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0503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瑞丽市姐相乡中心小学：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位2020年均衡性转移支付及直达资金（省级配套农村义务教育学生营养改善计划专项资金）861550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25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