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0506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瑞丽市畹町经济开发区芒棒中心校：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位2020年均衡性转移支付及直达资金（省级配套农村义务教育学生营养改善计划专项资金）135780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25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