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0509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瑞丽市弄岛镇中心小学：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位2020年均衡性转移支付及直达资金（省级配套农村义务教育学生营养改善计划专项资金）957680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25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2020-07-02T19:14:19Z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