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0511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瑞丽市姐岗小学：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位2020年均衡性转移支付及直达资金（省级配套农村义务教育学生营养改善计划专项资金）1483980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2050202-小学教育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6531B1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63C44FC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E247F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C35526"/>
    <w:rsid w:val="40D9128D"/>
    <w:rsid w:val="40DE20BE"/>
    <w:rsid w:val="40F55554"/>
    <w:rsid w:val="412C60D4"/>
    <w:rsid w:val="413F1A6B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CD6DD5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26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2020-07-02T19:17:56Z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