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0512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瑞丽市勐卯小学：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位2020年均衡性转移支付及直达资金（省级配套农村义务教育学生营养改善计划专项资金）1760940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5794916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26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