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0513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瑞丽市芒沙小学：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位2020年均衡性转移支付及直达资金（省级配套农村义务教育学生营养改善计划专项资金）1405290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AA96C90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26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