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0517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瑞丽市民族中学：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位2020年均衡性转移支付及直达资金（省级配套农村义务教育学生营养改善计划专项资金）591190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2050203-初中教育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3202A1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1C1687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28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