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0518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瑞丽市第二民族中学：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位2020年均衡性转移支付及直达资金（省级配套农村义务教育学生营养改善计划专项资金）334650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2050203-初中教育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3202A1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1C1687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BB4D32"/>
    <w:rsid w:val="40C35526"/>
    <w:rsid w:val="40D9128D"/>
    <w:rsid w:val="40DE20BE"/>
    <w:rsid w:val="40F55554"/>
    <w:rsid w:val="412C60D4"/>
    <w:rsid w:val="413F1A6B"/>
    <w:rsid w:val="418A438E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AA96C90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076852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28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2020-07-02T19:28:15Z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